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EB" w:rsidRDefault="00A134EB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134EB" w:rsidRDefault="00A134EB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134EB" w:rsidRDefault="00A134EB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A134EB" w:rsidRDefault="00A134EB" w:rsidP="00D021D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134EB">
        <w:tc>
          <w:tcPr>
            <w:tcW w:w="1384" w:type="dxa"/>
            <w:vMerge w:val="restart"/>
            <w:vAlign w:val="center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34EB">
        <w:tc>
          <w:tcPr>
            <w:tcW w:w="1384" w:type="dxa"/>
            <w:vMerge/>
            <w:vAlign w:val="center"/>
          </w:tcPr>
          <w:p w:rsidR="00A134EB" w:rsidRDefault="00A134EB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134EB" w:rsidRDefault="00A134EB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134EB" w:rsidRPr="00A14A8E" w:rsidRDefault="00A134EB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134EB" w:rsidRDefault="00A134E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134EB" w:rsidRDefault="00A134E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134EB" w:rsidRDefault="00A134EB">
            <w:pPr>
              <w:rPr>
                <w:lang w:eastAsia="en-US"/>
              </w:rPr>
            </w:pPr>
          </w:p>
        </w:tc>
      </w:tr>
      <w:tr w:rsidR="00A134EB">
        <w:trPr>
          <w:trHeight w:val="2447"/>
        </w:trPr>
        <w:tc>
          <w:tcPr>
            <w:tcW w:w="1384" w:type="dxa"/>
          </w:tcPr>
          <w:p w:rsidR="00A134EB" w:rsidRPr="00A14A8E" w:rsidRDefault="00A134EB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Волошина М.А.</w:t>
            </w:r>
          </w:p>
        </w:tc>
        <w:tc>
          <w:tcPr>
            <w:tcW w:w="1602" w:type="dxa"/>
          </w:tcPr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 xml:space="preserve">И.о.директо-ра МКОУ </w:t>
            </w:r>
            <w:r>
              <w:rPr>
                <w:color w:val="333333"/>
                <w:lang w:eastAsia="en-US"/>
              </w:rPr>
              <w:t>«Приозерная</w:t>
            </w:r>
            <w:r w:rsidRPr="00A14A8E">
              <w:rPr>
                <w:color w:val="333333"/>
                <w:lang w:eastAsia="en-US"/>
              </w:rPr>
              <w:t xml:space="preserve"> НОШ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A134EB" w:rsidRDefault="00A134E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A134EB" w:rsidRDefault="00A134EB">
            <w:pPr>
              <w:rPr>
                <w:lang w:eastAsia="en-US"/>
              </w:rPr>
            </w:pPr>
          </w:p>
          <w:p w:rsidR="00A134EB" w:rsidRDefault="00A134EB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A134EB" w:rsidRDefault="00A134EB">
            <w:pPr>
              <w:rPr>
                <w:lang w:eastAsia="en-US"/>
              </w:rPr>
            </w:pPr>
            <w:r>
              <w:rPr>
                <w:lang w:eastAsia="en-US"/>
              </w:rPr>
              <w:t>3)Квар-тира</w:t>
            </w:r>
          </w:p>
        </w:tc>
        <w:tc>
          <w:tcPr>
            <w:tcW w:w="1080" w:type="dxa"/>
          </w:tcPr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Инди-видуальная</w:t>
            </w: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Инди-видуль-ная</w:t>
            </w:r>
          </w:p>
          <w:p w:rsidR="00A134EB" w:rsidRPr="00A14A8E" w:rsidRDefault="00A134EB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Индиви</w:t>
            </w: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 ная</w:t>
            </w:r>
          </w:p>
        </w:tc>
        <w:tc>
          <w:tcPr>
            <w:tcW w:w="1080" w:type="dxa"/>
          </w:tcPr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72,5</w:t>
            </w: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825</w:t>
            </w: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25024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32,9</w:t>
            </w:r>
          </w:p>
        </w:tc>
        <w:tc>
          <w:tcPr>
            <w:tcW w:w="971" w:type="dxa"/>
          </w:tcPr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  <w:p w:rsidR="00A134EB" w:rsidRPr="00A14A8E" w:rsidRDefault="00A134EB" w:rsidP="00250241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A134EB" w:rsidRDefault="00A134E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134EB" w:rsidRPr="00A14A8E" w:rsidRDefault="00A134EB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A134EB" w:rsidRDefault="00A134E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448229,94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333333"/>
                <w:lang w:val="en-US" w:eastAsia="en-US"/>
              </w:rPr>
            </w:pPr>
          </w:p>
        </w:tc>
      </w:tr>
      <w:tr w:rsidR="00A134EB">
        <w:trPr>
          <w:trHeight w:val="839"/>
        </w:trPr>
        <w:tc>
          <w:tcPr>
            <w:tcW w:w="1384" w:type="dxa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134EB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A134EB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 земель</w:t>
            </w:r>
          </w:p>
          <w:p w:rsidR="00A134EB" w:rsidRPr="00A14A8E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1)Автомобиль легковой</w:t>
            </w:r>
          </w:p>
          <w:p w:rsidR="00A134EB" w:rsidRPr="00A14A8E" w:rsidRDefault="00A134EB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Лада Приора</w:t>
            </w:r>
          </w:p>
          <w:p w:rsidR="00A134EB" w:rsidRDefault="00A134EB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2)Трактор ЛТЗ-60АВ</w:t>
            </w:r>
          </w:p>
          <w:p w:rsidR="00A134EB" w:rsidRPr="00A14A8E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3) Прицеп 2 ПТС-4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103480,04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</w:tr>
      <w:tr w:rsidR="00A134EB">
        <w:tc>
          <w:tcPr>
            <w:tcW w:w="1384" w:type="dxa"/>
          </w:tcPr>
          <w:p w:rsidR="00A134EB" w:rsidRDefault="00A134EB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134EB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r w:rsidRPr="00A14A8E">
              <w:rPr>
                <w:color w:val="800000"/>
                <w:lang w:eastAsia="en-US"/>
              </w:rPr>
              <w:t>Квартира</w:t>
            </w:r>
          </w:p>
          <w:p w:rsidR="00A134EB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A134EB" w:rsidRPr="00A14A8E" w:rsidRDefault="00A134E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-ный участок</w:t>
            </w:r>
          </w:p>
        </w:tc>
        <w:tc>
          <w:tcPr>
            <w:tcW w:w="1080" w:type="dxa"/>
          </w:tcPr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825</w:t>
            </w:r>
          </w:p>
        </w:tc>
        <w:tc>
          <w:tcPr>
            <w:tcW w:w="1080" w:type="dxa"/>
          </w:tcPr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Default="00A134EB" w:rsidP="00A14A8E">
            <w:pPr>
              <w:jc w:val="center"/>
              <w:rPr>
                <w:color w:val="800000"/>
                <w:lang w:eastAsia="en-US"/>
              </w:rPr>
            </w:pPr>
          </w:p>
          <w:p w:rsidR="00A134EB" w:rsidRPr="00A14A8E" w:rsidRDefault="00A134EB" w:rsidP="00A14A8E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A134EB" w:rsidRPr="00A14A8E" w:rsidRDefault="00A134EB">
            <w:pPr>
              <w:rPr>
                <w:color w:val="800000"/>
                <w:lang w:eastAsia="en-US"/>
              </w:rPr>
            </w:pPr>
          </w:p>
        </w:tc>
      </w:tr>
    </w:tbl>
    <w:p w:rsidR="00A134EB" w:rsidRDefault="00A134EB" w:rsidP="0003230B"/>
    <w:sectPr w:rsidR="00A134EB" w:rsidSect="00D021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1D5"/>
    <w:rsid w:val="0003230B"/>
    <w:rsid w:val="00250241"/>
    <w:rsid w:val="003064CA"/>
    <w:rsid w:val="004113ED"/>
    <w:rsid w:val="004917B0"/>
    <w:rsid w:val="004D5CC8"/>
    <w:rsid w:val="00533834"/>
    <w:rsid w:val="00566C3D"/>
    <w:rsid w:val="00671239"/>
    <w:rsid w:val="00671CAC"/>
    <w:rsid w:val="00682857"/>
    <w:rsid w:val="006B3977"/>
    <w:rsid w:val="007A1AE6"/>
    <w:rsid w:val="0091286C"/>
    <w:rsid w:val="009D4CCB"/>
    <w:rsid w:val="00A134EB"/>
    <w:rsid w:val="00A14A8E"/>
    <w:rsid w:val="00AD36E9"/>
    <w:rsid w:val="00AD6FE4"/>
    <w:rsid w:val="00B97991"/>
    <w:rsid w:val="00BE613C"/>
    <w:rsid w:val="00CA60E9"/>
    <w:rsid w:val="00D021D5"/>
    <w:rsid w:val="00D25946"/>
    <w:rsid w:val="00D92665"/>
    <w:rsid w:val="00E51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D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021D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2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161</Words>
  <Characters>923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2014-05-08T04:20:00Z</dcterms:created>
  <dcterms:modified xsi:type="dcterms:W3CDTF">2017-05-03T09:02:00Z</dcterms:modified>
</cp:coreProperties>
</file>